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3-0002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S Algenrodt, Sanierung Wasser- und Abwasserleitung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tärinstallation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